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46" w:rsidRPr="00701108" w:rsidRDefault="009E1646" w:rsidP="00094A41">
      <w:pPr>
        <w:spacing w:after="0" w:line="240" w:lineRule="auto"/>
        <w:ind w:left="1134"/>
        <w:jc w:val="center"/>
        <w:rPr>
          <w:sz w:val="24"/>
          <w:szCs w:val="24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style="position:absolute;left:0;text-align:left;margin-left:-33pt;margin-top:-3.3pt;width:75.75pt;height:68.25pt;z-index:251650560;visibility:visible">
            <v:imagedata r:id="rId5" o:title=""/>
          </v:shape>
        </w:pict>
      </w:r>
      <w:r w:rsidRPr="00701108">
        <w:rPr>
          <w:sz w:val="24"/>
          <w:szCs w:val="24"/>
        </w:rPr>
        <w:t>KEMENTERIAN PENDIDIKAN NASIONAL</w:t>
      </w:r>
    </w:p>
    <w:p w:rsidR="009E1646" w:rsidRPr="00940CF4" w:rsidRDefault="009E1646" w:rsidP="00094A41">
      <w:pPr>
        <w:spacing w:after="0" w:line="240" w:lineRule="auto"/>
        <w:ind w:left="1134"/>
        <w:jc w:val="center"/>
        <w:rPr>
          <w:rFonts w:ascii="Swis721 Ex BT" w:hAnsi="Swis721 Ex BT" w:cs="Swis721 Ex BT"/>
          <w:b/>
          <w:bCs/>
          <w:sz w:val="26"/>
          <w:szCs w:val="26"/>
        </w:rPr>
      </w:pPr>
      <w:r w:rsidRPr="00940CF4">
        <w:rPr>
          <w:rFonts w:ascii="Swis721 Ex BT" w:hAnsi="Swis721 Ex BT" w:cs="Swis721 Ex BT"/>
          <w:b/>
          <w:bCs/>
          <w:sz w:val="26"/>
          <w:szCs w:val="26"/>
        </w:rPr>
        <w:t>KOORDINASI PERGURUAN TINGGI SWASTA WILAYAH VI</w:t>
      </w:r>
    </w:p>
    <w:p w:rsidR="009E1646" w:rsidRDefault="009E1646" w:rsidP="00094A41">
      <w:pPr>
        <w:spacing w:after="0" w:line="240" w:lineRule="auto"/>
        <w:ind w:left="1134"/>
        <w:jc w:val="center"/>
        <w:rPr>
          <w:rFonts w:ascii="Swis721 BT" w:hAnsi="Swis721 BT" w:cs="Swis721 BT"/>
          <w:b/>
          <w:bCs/>
        </w:rPr>
      </w:pPr>
      <w:r>
        <w:rPr>
          <w:rFonts w:ascii="Swis721 BT" w:hAnsi="Swis721 BT" w:cs="Swis721 BT"/>
          <w:b/>
          <w:bCs/>
        </w:rPr>
        <w:t>Jl. Pawiyatan Luhur I/1 Bendan Dhuwur PO. Box. 6281 Semarang – 50233</w:t>
      </w:r>
    </w:p>
    <w:p w:rsidR="009E1646" w:rsidRDefault="009E1646" w:rsidP="00094A41">
      <w:pPr>
        <w:tabs>
          <w:tab w:val="left" w:pos="1760"/>
        </w:tabs>
        <w:spacing w:after="0" w:line="240" w:lineRule="auto"/>
        <w:ind w:left="1134"/>
        <w:jc w:val="center"/>
        <w:rPr>
          <w:rFonts w:ascii="Swis721 BT" w:hAnsi="Swis721 BT" w:cs="Swis721 BT"/>
          <w:b/>
          <w:bCs/>
        </w:rPr>
      </w:pPr>
      <w:r>
        <w:rPr>
          <w:rFonts w:ascii="Swis721 BT" w:hAnsi="Swis721 BT" w:cs="Swis721 BT"/>
          <w:b/>
          <w:bCs/>
        </w:rPr>
        <w:t>Telp. (024) 8311273, 8311521 Fax. (024) 8311273</w:t>
      </w:r>
    </w:p>
    <w:p w:rsidR="009E1646" w:rsidRDefault="009E1646" w:rsidP="00094A41">
      <w:pPr>
        <w:tabs>
          <w:tab w:val="left" w:pos="1760"/>
        </w:tabs>
        <w:spacing w:after="0" w:line="240" w:lineRule="auto"/>
        <w:ind w:left="1134"/>
        <w:jc w:val="center"/>
        <w:rPr>
          <w:rFonts w:ascii="Swis721 BT" w:hAnsi="Swis721 BT" w:cs="Swis721 BT"/>
          <w:sz w:val="20"/>
          <w:szCs w:val="20"/>
          <w:u w:val="single"/>
        </w:rPr>
      </w:pPr>
      <w:r>
        <w:rPr>
          <w:rFonts w:ascii="Swis721 BT" w:hAnsi="Swis721 BT" w:cs="Swis721 BT"/>
          <w:sz w:val="20"/>
          <w:szCs w:val="20"/>
        </w:rPr>
        <w:t>Homepage : http/www.kopwil6.or.id, e-mail : kopertis@kopwil6.or.id</w:t>
      </w:r>
    </w:p>
    <w:p w:rsidR="009E1646" w:rsidRPr="00701108" w:rsidRDefault="009E1646" w:rsidP="00AC093A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lang w:val="en-US"/>
        </w:rPr>
        <w:pict>
          <v:group id="_x0000_s1027" style="position:absolute;left:0;text-align:left;margin-left:-37.5pt;margin-top:7.1pt;width:532.5pt;height:3pt;z-index:251649536" coordorigin="690,1935" coordsize="10650,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690;top:1935;width:10650;height:0" o:connectortype="straight" strokeweight="2.25pt"/>
            <v:shape id="_x0000_s1029" type="#_x0000_t32" style="position:absolute;left:690;top:1995;width:10650;height:0" o:connectortype="straight" strokeweight="1pt"/>
          </v:group>
        </w:pict>
      </w:r>
    </w:p>
    <w:p w:rsidR="009E1646" w:rsidRPr="00701108" w:rsidRDefault="009E1646" w:rsidP="00A8644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val="en-US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left:0;text-align:left;margin-left:5in;margin-top:8.95pt;width:135pt;height:35.95pt;z-index:251651584" adj="-24872,10905">
            <v:textbox style="mso-next-textbox:#_x0000_s1030">
              <w:txbxContent>
                <w:p w:rsidR="009E1646" w:rsidRPr="0058608F" w:rsidRDefault="009E1646" w:rsidP="0058608F">
                  <w:pPr>
                    <w:rPr>
                      <w:color w:val="FF0000"/>
                      <w:lang w:val="en-US"/>
                    </w:rPr>
                  </w:pPr>
                  <w:r w:rsidRPr="0058608F">
                    <w:rPr>
                      <w:color w:val="FF0000"/>
                      <w:sz w:val="18"/>
                      <w:szCs w:val="18"/>
                      <w:lang w:val="en-US"/>
                    </w:rPr>
                    <w:t>Nomor diisi sesuai Kont</w:t>
                  </w:r>
                  <w:r>
                    <w:rPr>
                      <w:color w:val="FF0000"/>
                      <w:sz w:val="18"/>
                      <w:szCs w:val="18"/>
                      <w:lang w:val="en-US"/>
                    </w:rPr>
                    <w:t>r</w:t>
                  </w:r>
                  <w:r w:rsidRPr="0058608F">
                    <w:rPr>
                      <w:color w:val="FF0000"/>
                      <w:sz w:val="18"/>
                      <w:szCs w:val="18"/>
                      <w:lang w:val="en-US"/>
                    </w:rPr>
                    <w:t xml:space="preserve">ak perjanjian/B.A yang Lama </w:t>
                  </w:r>
                  <w:r w:rsidRPr="0058608F">
                    <w:rPr>
                      <w:color w:val="FF0000"/>
                      <w:sz w:val="20"/>
                      <w:szCs w:val="20"/>
                      <w:lang w:val="en-US"/>
                    </w:rPr>
                    <w:t>(70%)</w:t>
                  </w:r>
                </w:p>
              </w:txbxContent>
            </v:textbox>
          </v:shape>
        </w:pict>
      </w:r>
      <w:r w:rsidRPr="00701108">
        <w:rPr>
          <w:b/>
          <w:bCs/>
          <w:sz w:val="24"/>
          <w:szCs w:val="24"/>
          <w:u w:val="single"/>
        </w:rPr>
        <w:t>BERITA ACARA PEMBAYARAN</w:t>
      </w:r>
    </w:p>
    <w:p w:rsidR="009E1646" w:rsidRPr="00701108" w:rsidRDefault="009E1646" w:rsidP="00A86449">
      <w:pPr>
        <w:spacing w:after="0" w:line="240" w:lineRule="auto"/>
        <w:jc w:val="center"/>
        <w:rPr>
          <w:sz w:val="24"/>
          <w:szCs w:val="24"/>
        </w:rPr>
      </w:pPr>
      <w:r w:rsidRPr="00701108">
        <w:rPr>
          <w:sz w:val="24"/>
          <w:szCs w:val="24"/>
        </w:rPr>
        <w:t xml:space="preserve">Nomor : </w:t>
      </w:r>
      <w:r>
        <w:rPr>
          <w:sz w:val="24"/>
          <w:szCs w:val="24"/>
        </w:rPr>
        <w:t xml:space="preserve">...... </w:t>
      </w:r>
      <w:r>
        <w:rPr>
          <w:sz w:val="24"/>
          <w:szCs w:val="24"/>
          <w:lang w:val="en-US"/>
        </w:rPr>
        <w:t>/O06.2/BA/SP/2011</w:t>
      </w:r>
      <w:r w:rsidRPr="00701108">
        <w:rPr>
          <w:sz w:val="24"/>
          <w:szCs w:val="24"/>
        </w:rPr>
        <w:t xml:space="preserve"> </w:t>
      </w:r>
    </w:p>
    <w:p w:rsidR="009E1646" w:rsidRPr="00701108" w:rsidRDefault="009E1646" w:rsidP="00AC093A">
      <w:pPr>
        <w:spacing w:after="0" w:line="240" w:lineRule="auto"/>
        <w:jc w:val="center"/>
        <w:rPr>
          <w:sz w:val="24"/>
          <w:szCs w:val="24"/>
        </w:rPr>
      </w:pPr>
    </w:p>
    <w:p w:rsidR="009E1646" w:rsidRPr="00701108" w:rsidRDefault="009E1646" w:rsidP="00A86449">
      <w:pPr>
        <w:spacing w:after="0" w:line="240" w:lineRule="auto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Pada hari ini </w:t>
      </w:r>
      <w:r>
        <w:rPr>
          <w:b/>
          <w:bCs/>
          <w:sz w:val="24"/>
          <w:szCs w:val="24"/>
        </w:rPr>
        <w:t xml:space="preserve">Selasa </w:t>
      </w:r>
      <w:r w:rsidRPr="00701108">
        <w:rPr>
          <w:sz w:val="24"/>
          <w:szCs w:val="24"/>
        </w:rPr>
        <w:t xml:space="preserve">tanggal </w:t>
      </w:r>
      <w:r>
        <w:rPr>
          <w:b/>
          <w:bCs/>
          <w:sz w:val="24"/>
          <w:szCs w:val="24"/>
        </w:rPr>
        <w:t xml:space="preserve"> 4 </w:t>
      </w:r>
      <w:r w:rsidRPr="00701108">
        <w:rPr>
          <w:sz w:val="24"/>
          <w:szCs w:val="24"/>
        </w:rPr>
        <w:t xml:space="preserve">bulan </w:t>
      </w:r>
      <w:r w:rsidRPr="00FD16FE">
        <w:rPr>
          <w:b/>
          <w:bCs/>
          <w:sz w:val="24"/>
          <w:szCs w:val="24"/>
        </w:rPr>
        <w:t>Oktober</w:t>
      </w:r>
      <w:r w:rsidRPr="00701108">
        <w:rPr>
          <w:b/>
          <w:bCs/>
          <w:sz w:val="24"/>
          <w:szCs w:val="24"/>
        </w:rPr>
        <w:fldChar w:fldCharType="begin"/>
      </w:r>
      <w:r w:rsidRPr="00701108">
        <w:rPr>
          <w:b/>
          <w:bCs/>
          <w:sz w:val="24"/>
          <w:szCs w:val="24"/>
        </w:rPr>
        <w:instrText xml:space="preserve"> MERGEFIELD BULAN </w:instrText>
      </w:r>
      <w:r w:rsidRPr="00701108">
        <w:rPr>
          <w:b/>
          <w:bCs/>
          <w:sz w:val="24"/>
          <w:szCs w:val="24"/>
        </w:rPr>
        <w:fldChar w:fldCharType="end"/>
      </w:r>
      <w:r w:rsidRPr="00701108">
        <w:rPr>
          <w:sz w:val="24"/>
          <w:szCs w:val="24"/>
        </w:rPr>
        <w:t xml:space="preserve"> tahun </w:t>
      </w:r>
      <w:r w:rsidRPr="00701108">
        <w:rPr>
          <w:b/>
          <w:bCs/>
          <w:sz w:val="24"/>
          <w:szCs w:val="24"/>
        </w:rPr>
        <w:fldChar w:fldCharType="begin"/>
      </w:r>
      <w:r w:rsidRPr="00701108">
        <w:rPr>
          <w:b/>
          <w:bCs/>
          <w:sz w:val="24"/>
          <w:szCs w:val="24"/>
        </w:rPr>
        <w:instrText xml:space="preserve"> MERGEFIELD TAHUN_LATIN </w:instrText>
      </w:r>
      <w:r w:rsidRPr="00701108">
        <w:rPr>
          <w:b/>
          <w:bCs/>
          <w:sz w:val="24"/>
          <w:szCs w:val="24"/>
        </w:rPr>
        <w:fldChar w:fldCharType="separate"/>
      </w:r>
      <w:r w:rsidRPr="003807F6">
        <w:rPr>
          <w:b/>
          <w:bCs/>
          <w:noProof/>
          <w:sz w:val="24"/>
          <w:szCs w:val="24"/>
        </w:rPr>
        <w:t>Dua Ribu Sebelas</w:t>
      </w:r>
      <w:r w:rsidRPr="00701108">
        <w:rPr>
          <w:b/>
          <w:bCs/>
          <w:sz w:val="24"/>
          <w:szCs w:val="24"/>
        </w:rPr>
        <w:fldChar w:fldCharType="end"/>
      </w:r>
      <w:r w:rsidRPr="00701108">
        <w:rPr>
          <w:sz w:val="24"/>
          <w:szCs w:val="24"/>
        </w:rPr>
        <w:t xml:space="preserve"> yang bertandatangan dibawah ini :</w:t>
      </w:r>
    </w:p>
    <w:p w:rsidR="009E1646" w:rsidRPr="00701108" w:rsidRDefault="009E1646" w:rsidP="004731F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Nama 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>
        <w:rPr>
          <w:sz w:val="24"/>
          <w:szCs w:val="24"/>
          <w:lang w:val="en-US"/>
        </w:rPr>
        <w:t>Drs.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H.M </w:t>
      </w:r>
      <w:r w:rsidRPr="00701108">
        <w:rPr>
          <w:sz w:val="24"/>
          <w:szCs w:val="24"/>
          <w:lang w:val="en-US"/>
        </w:rPr>
        <w:t>Chamdi Rochmat, MM</w:t>
      </w:r>
    </w:p>
    <w:p w:rsidR="009E1646" w:rsidRPr="00701108" w:rsidRDefault="009E1646" w:rsidP="00701108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Jabatan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 w:rsidRPr="00701108">
        <w:rPr>
          <w:sz w:val="24"/>
          <w:szCs w:val="24"/>
          <w:lang w:val="en-US"/>
        </w:rPr>
        <w:t>Sekretaris Pelaksana</w:t>
      </w:r>
      <w:r w:rsidRPr="00701108">
        <w:rPr>
          <w:sz w:val="24"/>
          <w:szCs w:val="24"/>
        </w:rPr>
        <w:t xml:space="preserve"> </w:t>
      </w:r>
      <w:r w:rsidRPr="00701108">
        <w:rPr>
          <w:sz w:val="24"/>
          <w:szCs w:val="24"/>
          <w:lang w:val="en-US"/>
        </w:rPr>
        <w:t xml:space="preserve"> Kopertis</w:t>
      </w:r>
      <w:r w:rsidRPr="00701108">
        <w:rPr>
          <w:sz w:val="24"/>
          <w:szCs w:val="24"/>
        </w:rPr>
        <w:t xml:space="preserve">  </w:t>
      </w:r>
      <w:r w:rsidRPr="00701108">
        <w:rPr>
          <w:sz w:val="24"/>
          <w:szCs w:val="24"/>
          <w:lang w:val="en-US"/>
        </w:rPr>
        <w:t xml:space="preserve"> Wilayah</w:t>
      </w:r>
      <w:r w:rsidRPr="00701108">
        <w:rPr>
          <w:sz w:val="24"/>
          <w:szCs w:val="24"/>
        </w:rPr>
        <w:t xml:space="preserve">  </w:t>
      </w:r>
      <w:r w:rsidRPr="00701108">
        <w:rPr>
          <w:sz w:val="24"/>
          <w:szCs w:val="24"/>
          <w:lang w:val="en-US"/>
        </w:rPr>
        <w:t xml:space="preserve"> VI  Semarang</w:t>
      </w:r>
      <w:r w:rsidRPr="00701108">
        <w:rPr>
          <w:sz w:val="24"/>
          <w:szCs w:val="24"/>
        </w:rPr>
        <w:t xml:space="preserve">   Kementerian </w:t>
      </w:r>
    </w:p>
    <w:p w:rsidR="009E1646" w:rsidRPr="00701108" w:rsidRDefault="009E1646" w:rsidP="00701108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  Pendidikan Nasional.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Alamat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Jalan Pawiyatan Luhur I/ 1 Bendan Dhuwur Semarang </w:t>
      </w:r>
    </w:p>
    <w:p w:rsidR="009E1646" w:rsidRPr="00701108" w:rsidRDefault="009E1646" w:rsidP="004731F0">
      <w:pPr>
        <w:pStyle w:val="ListParagraph"/>
        <w:spacing w:after="0" w:line="240" w:lineRule="auto"/>
        <w:ind w:left="2268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31" type="#_x0000_t61" style="position:absolute;left:0;text-align:left;margin-left:0;margin-top:39.1pt;width:1in;height:27pt;z-index:251664896" adj="35490,72120">
            <v:textbox style="mso-next-textbox:#_x0000_s1031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 w:rsidRPr="0058608F"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Alamat  PTS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2" type="#_x0000_t61" style="position:absolute;left:0;text-align:left;margin-left:270pt;margin-top:48.1pt;width:81pt;height:36pt;z-index:251663872" adj="-18853,20490">
            <v:textbox style="mso-next-textbox:#_x0000_s1032">
              <w:txbxContent>
                <w:p w:rsidR="009E1646" w:rsidRPr="0058608F" w:rsidRDefault="009E1646" w:rsidP="00E54457">
                  <w:pPr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Nama Ketua LPPM</w:t>
                  </w:r>
                </w:p>
              </w:txbxContent>
            </v:textbox>
          </v:shape>
        </w:pict>
      </w:r>
      <w:r w:rsidRPr="00701108">
        <w:rPr>
          <w:sz w:val="24"/>
          <w:szCs w:val="24"/>
          <w:lang w:val="en-US"/>
        </w:rPr>
        <w:t>Dalam hal ini bertindak selaku Pejabat Pembuat Komitmen, berdasarkan Surat Keputusan Menteri Pendidikan Nasional Nomor</w:t>
      </w:r>
      <w:r w:rsidRPr="00701108">
        <w:rPr>
          <w:sz w:val="24"/>
          <w:szCs w:val="24"/>
        </w:rPr>
        <w:t xml:space="preserve">  </w:t>
      </w:r>
      <w:r w:rsidRPr="00EF6C90">
        <w:rPr>
          <w:b/>
          <w:bCs/>
          <w:sz w:val="24"/>
          <w:szCs w:val="24"/>
        </w:rPr>
        <w:t>835/A.A3/KU/2011</w:t>
      </w:r>
      <w:r w:rsidRPr="0029317C">
        <w:rPr>
          <w:sz w:val="24"/>
          <w:szCs w:val="24"/>
        </w:rPr>
        <w:t xml:space="preserve"> tanggal </w:t>
      </w:r>
      <w:r w:rsidRPr="00EF6C90">
        <w:rPr>
          <w:b/>
          <w:bCs/>
          <w:sz w:val="24"/>
          <w:szCs w:val="24"/>
        </w:rPr>
        <w:t>3  Januari 2011</w:t>
      </w:r>
      <w:r w:rsidRPr="00701108">
        <w:rPr>
          <w:sz w:val="24"/>
          <w:szCs w:val="24"/>
          <w:lang w:val="en-US"/>
        </w:rPr>
        <w:t xml:space="preserve"> untuk selanjutnya disebut </w:t>
      </w:r>
      <w:r w:rsidRPr="00701108">
        <w:rPr>
          <w:b/>
          <w:bCs/>
          <w:sz w:val="24"/>
          <w:szCs w:val="24"/>
          <w:lang w:val="en-US"/>
        </w:rPr>
        <w:t>PIHAK PERTAMA</w:t>
      </w:r>
      <w:r>
        <w:rPr>
          <w:b/>
          <w:bCs/>
          <w:sz w:val="24"/>
          <w:szCs w:val="24"/>
        </w:rPr>
        <w:t>.</w:t>
      </w:r>
      <w:r w:rsidRPr="00701108">
        <w:rPr>
          <w:sz w:val="24"/>
          <w:szCs w:val="24"/>
        </w:rPr>
        <w:t xml:space="preserve"> 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</w:p>
    <w:p w:rsidR="009E1646" w:rsidRPr="00701108" w:rsidRDefault="009E1646" w:rsidP="004731F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Nama 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>...................................................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Jabatan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 w:rsidRPr="00701108">
        <w:rPr>
          <w:sz w:val="24"/>
          <w:szCs w:val="24"/>
        </w:rPr>
        <w:fldChar w:fldCharType="begin"/>
      </w:r>
      <w:r w:rsidRPr="00701108">
        <w:rPr>
          <w:sz w:val="24"/>
          <w:szCs w:val="24"/>
        </w:rPr>
        <w:instrText xml:space="preserve"> MERGEFIELD JBTN_LPPM </w:instrText>
      </w:r>
      <w:r w:rsidRPr="00701108">
        <w:rPr>
          <w:sz w:val="24"/>
          <w:szCs w:val="24"/>
        </w:rPr>
        <w:fldChar w:fldCharType="separate"/>
      </w:r>
      <w:r w:rsidRPr="003807F6">
        <w:rPr>
          <w:noProof/>
          <w:sz w:val="24"/>
          <w:szCs w:val="24"/>
        </w:rPr>
        <w:t>Ketua Lembaga Penelitian dan Pengabdian kepada Masyarakat</w:t>
      </w:r>
      <w:r w:rsidRPr="00701108">
        <w:rPr>
          <w:sz w:val="24"/>
          <w:szCs w:val="24"/>
        </w:rPr>
        <w:fldChar w:fldCharType="end"/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33" type="#_x0000_t61" style="position:absolute;left:0;text-align:left;margin-left:324pt;margin-top:-.4pt;width:63pt;height:27pt;z-index:251665920" adj="-29180,8520">
            <v:textbox style="mso-next-textbox:#_x0000_s1033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NPWP LPPM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4" type="#_x0000_t61" style="position:absolute;left:0;text-align:left;margin-left:423pt;margin-top:-.4pt;width:54pt;height:27pt;z-index:251653632" adj="-19580,31920">
            <v:textbox style="mso-next-textbox:#_x0000_s1034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 w:rsidRPr="0058608F"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Nama PTS</w:t>
                  </w:r>
                </w:p>
              </w:txbxContent>
            </v:textbox>
          </v:shape>
        </w:pict>
      </w:r>
      <w:r w:rsidRPr="00701108">
        <w:rPr>
          <w:sz w:val="24"/>
          <w:szCs w:val="24"/>
        </w:rPr>
        <w:t>NPWP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>.............................................................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Alamat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>.............................................................</w:t>
      </w:r>
    </w:p>
    <w:p w:rsidR="009E1646" w:rsidRDefault="009E1646" w:rsidP="004731F0">
      <w:pPr>
        <w:pStyle w:val="ListParagraph"/>
        <w:spacing w:after="0" w:line="240" w:lineRule="auto"/>
        <w:ind w:left="2268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Dalam hal ini bertindak untuk dan atas nama </w:t>
      </w:r>
      <w:r>
        <w:rPr>
          <w:sz w:val="24"/>
          <w:szCs w:val="24"/>
        </w:rPr>
        <w:t>.........................................</w:t>
      </w:r>
    </w:p>
    <w:p w:rsidR="009E1646" w:rsidRPr="00701108" w:rsidRDefault="009E1646" w:rsidP="004731F0">
      <w:pPr>
        <w:pStyle w:val="ListParagraph"/>
        <w:spacing w:after="0" w:line="240" w:lineRule="auto"/>
        <w:ind w:left="2268"/>
        <w:jc w:val="both"/>
        <w:rPr>
          <w:b/>
          <w:bCs/>
          <w:sz w:val="24"/>
          <w:szCs w:val="24"/>
        </w:rPr>
      </w:pPr>
      <w:r>
        <w:rPr>
          <w:noProof/>
          <w:lang w:val="en-US"/>
        </w:rPr>
        <w:pict>
          <v:shape id="_x0000_s1035" type="#_x0000_t61" style="position:absolute;left:0;text-align:left;margin-left:18pt;margin-top:.65pt;width:1in;height:27pt;z-index:251654656" adj="33015,4920">
            <v:textbox style="mso-next-textbox:#_x0000_s1035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 w:rsidRPr="0058608F"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Alamat  PTS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...................................</w:t>
      </w:r>
      <w:r w:rsidRPr="00701108">
        <w:rPr>
          <w:sz w:val="24"/>
          <w:szCs w:val="24"/>
        </w:rPr>
        <w:t xml:space="preserve"> yang selanjutnya disebut sebagai </w:t>
      </w:r>
      <w:r w:rsidRPr="00701108">
        <w:rPr>
          <w:b/>
          <w:bCs/>
          <w:sz w:val="24"/>
          <w:szCs w:val="24"/>
        </w:rPr>
        <w:t>PIHAK KEDUA.</w:t>
      </w:r>
    </w:p>
    <w:p w:rsidR="009E1646" w:rsidRPr="00701108" w:rsidRDefault="009E1646" w:rsidP="004731F0">
      <w:pPr>
        <w:pStyle w:val="ListParagraph"/>
        <w:spacing w:after="0" w:line="240" w:lineRule="auto"/>
        <w:ind w:left="1440"/>
        <w:jc w:val="both"/>
        <w:rPr>
          <w:b/>
          <w:bCs/>
          <w:sz w:val="24"/>
          <w:szCs w:val="24"/>
        </w:rPr>
      </w:pPr>
    </w:p>
    <w:p w:rsidR="009E1646" w:rsidRPr="00701108" w:rsidRDefault="009E1646" w:rsidP="004731F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Berdasarkan :</w:t>
      </w:r>
    </w:p>
    <w:p w:rsidR="009E1646" w:rsidRPr="00701108" w:rsidRDefault="009E1646" w:rsidP="004731F0">
      <w:pPr>
        <w:pStyle w:val="ListParagraph"/>
        <w:spacing w:after="0" w:line="240" w:lineRule="auto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- No. Dan tanggal DIPA</w:t>
      </w:r>
      <w:r w:rsidRPr="00701108">
        <w:rPr>
          <w:sz w:val="24"/>
          <w:szCs w:val="24"/>
        </w:rPr>
        <w:tab/>
        <w:t xml:space="preserve">: </w:t>
      </w:r>
      <w:r w:rsidRPr="002D383C">
        <w:rPr>
          <w:sz w:val="24"/>
          <w:szCs w:val="24"/>
        </w:rPr>
        <w:t>0579</w:t>
      </w:r>
      <w:r w:rsidRPr="002D383C">
        <w:rPr>
          <w:sz w:val="24"/>
          <w:szCs w:val="24"/>
          <w:lang w:val="nb-NO"/>
        </w:rPr>
        <w:t>/023</w:t>
      </w:r>
      <w:r w:rsidRPr="002D383C">
        <w:rPr>
          <w:sz w:val="24"/>
          <w:szCs w:val="24"/>
        </w:rPr>
        <w:t>-</w:t>
      </w:r>
      <w:r w:rsidRPr="002D383C">
        <w:rPr>
          <w:sz w:val="24"/>
          <w:szCs w:val="24"/>
          <w:lang w:val="nb-NO"/>
        </w:rPr>
        <w:t>04.2</w:t>
      </w:r>
      <w:r w:rsidRPr="002D383C">
        <w:rPr>
          <w:sz w:val="24"/>
          <w:szCs w:val="24"/>
        </w:rPr>
        <w:t>.01/13/</w:t>
      </w:r>
      <w:r w:rsidRPr="002D383C">
        <w:rPr>
          <w:sz w:val="24"/>
          <w:szCs w:val="24"/>
          <w:lang w:val="nb-NO"/>
        </w:rPr>
        <w:t xml:space="preserve">2011 tanggal </w:t>
      </w:r>
      <w:r w:rsidRPr="002D383C">
        <w:rPr>
          <w:sz w:val="24"/>
          <w:szCs w:val="24"/>
        </w:rPr>
        <w:t xml:space="preserve">20 </w:t>
      </w:r>
      <w:r w:rsidRPr="002D383C">
        <w:rPr>
          <w:sz w:val="24"/>
          <w:szCs w:val="24"/>
          <w:lang w:val="nb-NO"/>
        </w:rPr>
        <w:t>Desember 20</w:t>
      </w:r>
      <w:r w:rsidRPr="002D383C">
        <w:rPr>
          <w:sz w:val="24"/>
          <w:szCs w:val="24"/>
        </w:rPr>
        <w:t>10</w:t>
      </w:r>
    </w:p>
    <w:p w:rsidR="009E1646" w:rsidRPr="00701108" w:rsidRDefault="009E1646" w:rsidP="004731F0">
      <w:pPr>
        <w:pStyle w:val="ListParagraph"/>
        <w:spacing w:after="0" w:line="240" w:lineRule="auto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36" type="#_x0000_t61" style="position:absolute;left:0;text-align:left;margin-left:378pt;margin-top:5.05pt;width:135pt;height:27pt;z-index:251652608" adj="-16472,5520">
            <v:textbox style="mso-next-textbox:#_x0000_s1036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 w:rsidRPr="0058608F"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Total Hibah Pengabdian</w:t>
                  </w: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 xml:space="preserve"> 100%</w:t>
                  </w:r>
                </w:p>
              </w:txbxContent>
            </v:textbox>
          </v:shape>
        </w:pict>
      </w:r>
      <w:r w:rsidRPr="00701108">
        <w:rPr>
          <w:sz w:val="24"/>
          <w:szCs w:val="24"/>
        </w:rPr>
        <w:t>- Nilai SP2H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 xml:space="preserve">: Rp. </w:t>
      </w:r>
      <w:r>
        <w:rPr>
          <w:sz w:val="24"/>
          <w:szCs w:val="24"/>
        </w:rPr>
        <w:t>.............................</w:t>
      </w:r>
    </w:p>
    <w:p w:rsidR="009E1646" w:rsidRPr="00701108" w:rsidRDefault="009E1646" w:rsidP="009C7704">
      <w:pPr>
        <w:pStyle w:val="ListParagraph"/>
        <w:spacing w:after="0" w:line="240" w:lineRule="auto"/>
        <w:ind w:left="2880" w:firstLine="72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  (</w:t>
      </w:r>
      <w:r>
        <w:rPr>
          <w:sz w:val="24"/>
          <w:szCs w:val="24"/>
        </w:rPr>
        <w:t>...................................................</w:t>
      </w:r>
      <w:r w:rsidRPr="00701108">
        <w:rPr>
          <w:sz w:val="24"/>
          <w:szCs w:val="24"/>
        </w:rPr>
        <w:t>)</w:t>
      </w:r>
    </w:p>
    <w:p w:rsidR="009E1646" w:rsidRPr="00701108" w:rsidRDefault="009E1646" w:rsidP="00701108">
      <w:pPr>
        <w:pStyle w:val="ListParagraph"/>
        <w:tabs>
          <w:tab w:val="left" w:pos="3544"/>
        </w:tabs>
        <w:spacing w:after="0" w:line="240" w:lineRule="auto"/>
        <w:ind w:left="3600" w:hanging="288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- Uraian Pekerjaan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>: Pelaksanaan Hibah Penugasan Program Pen</w:t>
      </w:r>
      <w:r>
        <w:rPr>
          <w:sz w:val="24"/>
          <w:szCs w:val="24"/>
        </w:rPr>
        <w:t>gabdian kepada Masyarakat Mono/Multi Tahun.</w:t>
      </w:r>
    </w:p>
    <w:p w:rsidR="009E1646" w:rsidRPr="00701108" w:rsidRDefault="009E1646" w:rsidP="004731F0">
      <w:pPr>
        <w:pStyle w:val="ListParagraph"/>
        <w:spacing w:after="0" w:line="240" w:lineRule="auto"/>
        <w:jc w:val="both"/>
        <w:rPr>
          <w:sz w:val="24"/>
          <w:szCs w:val="24"/>
        </w:rPr>
      </w:pPr>
    </w:p>
    <w:p w:rsidR="009E1646" w:rsidRPr="00F6615F" w:rsidRDefault="009E1646" w:rsidP="002F29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37" type="#_x0000_t61" style="position:absolute;left:0;text-align:left;margin-left:351pt;margin-top:48.8pt;width:135pt;height:27pt;z-index:251655680" adj="-9992,-7080">
            <v:textbox style="mso-next-textbox:#_x0000_s1037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 w:rsidRPr="0058608F"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Total Hibah Pengabdian</w:t>
                  </w: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 xml:space="preserve"> 100%</w:t>
                  </w:r>
                </w:p>
              </w:txbxContent>
            </v:textbox>
          </v:shape>
        </w:pict>
      </w:r>
      <w:r w:rsidRPr="00F6615F">
        <w:rPr>
          <w:sz w:val="24"/>
          <w:szCs w:val="24"/>
        </w:rPr>
        <w:t xml:space="preserve">Berdasarkan  Surat Perjanjian Penugasan Hibah Program Pengabdian kepada Masyarakat </w:t>
      </w:r>
      <w:r>
        <w:rPr>
          <w:sz w:val="24"/>
          <w:szCs w:val="24"/>
        </w:rPr>
        <w:t>Mono/</w:t>
      </w:r>
      <w:r w:rsidRPr="00F6615F">
        <w:rPr>
          <w:sz w:val="24"/>
          <w:szCs w:val="24"/>
        </w:rPr>
        <w:t>M</w:t>
      </w:r>
      <w:r>
        <w:rPr>
          <w:sz w:val="24"/>
          <w:szCs w:val="24"/>
        </w:rPr>
        <w:t>ulti</w:t>
      </w:r>
      <w:r w:rsidRPr="00F6615F">
        <w:rPr>
          <w:sz w:val="24"/>
          <w:szCs w:val="24"/>
        </w:rPr>
        <w:t xml:space="preserve"> Tahun tersebut, maka </w:t>
      </w:r>
      <w:r w:rsidRPr="00C516DC">
        <w:rPr>
          <w:b/>
          <w:bCs/>
          <w:sz w:val="24"/>
          <w:szCs w:val="24"/>
        </w:rPr>
        <w:t>PIHAK KEDUA</w:t>
      </w:r>
      <w:r w:rsidRPr="00F6615F">
        <w:rPr>
          <w:sz w:val="24"/>
          <w:szCs w:val="24"/>
        </w:rPr>
        <w:t xml:space="preserve"> berhak menerima pembayaran dari </w:t>
      </w:r>
      <w:r w:rsidRPr="00C516DC">
        <w:rPr>
          <w:b/>
          <w:bCs/>
          <w:sz w:val="24"/>
          <w:szCs w:val="24"/>
        </w:rPr>
        <w:t>PIHAK PERTAMA</w:t>
      </w:r>
      <w:r w:rsidRPr="00F6615F">
        <w:rPr>
          <w:sz w:val="24"/>
          <w:szCs w:val="24"/>
        </w:rPr>
        <w:t xml:space="preserve"> sebesar =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3</w:t>
      </w:r>
      <w:r w:rsidRPr="00F6615F">
        <w:rPr>
          <w:b/>
          <w:bCs/>
          <w:sz w:val="24"/>
          <w:szCs w:val="24"/>
        </w:rPr>
        <w:t>0 % x Rp.</w:t>
      </w:r>
      <w:r>
        <w:rPr>
          <w:b/>
          <w:bCs/>
          <w:sz w:val="24"/>
          <w:szCs w:val="24"/>
        </w:rPr>
        <w:t xml:space="preserve"> ........................</w:t>
      </w:r>
      <w:r w:rsidRPr="00F6615F">
        <w:rPr>
          <w:b/>
          <w:bCs/>
          <w:sz w:val="24"/>
          <w:szCs w:val="24"/>
        </w:rPr>
        <w:t xml:space="preserve">  =  Rp. </w:t>
      </w:r>
      <w:r w:rsidRPr="00F6615F">
        <w:rPr>
          <w:b/>
          <w:bCs/>
          <w:sz w:val="24"/>
          <w:szCs w:val="24"/>
        </w:rPr>
        <w:fldChar w:fldCharType="begin"/>
      </w:r>
      <w:r w:rsidRPr="00F6615F">
        <w:rPr>
          <w:b/>
          <w:bCs/>
          <w:sz w:val="24"/>
          <w:szCs w:val="24"/>
        </w:rPr>
        <w:instrText xml:space="preserve"> MERGEFIELD TAHAP_I_70_ </w:instrText>
      </w:r>
      <w:r w:rsidRPr="00F6615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........................</w:t>
      </w:r>
      <w:r w:rsidRPr="003807F6">
        <w:rPr>
          <w:b/>
          <w:bCs/>
          <w:noProof/>
          <w:sz w:val="24"/>
          <w:szCs w:val="24"/>
        </w:rPr>
        <w:t>,-</w:t>
      </w:r>
      <w:r w:rsidRPr="00F6615F">
        <w:rPr>
          <w:b/>
          <w:bCs/>
          <w:sz w:val="24"/>
          <w:szCs w:val="24"/>
        </w:rPr>
        <w:fldChar w:fldCharType="end"/>
      </w:r>
      <w:r w:rsidRPr="00F6615F">
        <w:rPr>
          <w:b/>
          <w:bCs/>
          <w:sz w:val="24"/>
          <w:szCs w:val="24"/>
        </w:rPr>
        <w:t xml:space="preserve"> (</w:t>
      </w:r>
      <w:r>
        <w:rPr>
          <w:b/>
          <w:bCs/>
          <w:sz w:val="24"/>
          <w:szCs w:val="24"/>
        </w:rPr>
        <w:t>.....................................................</w:t>
      </w:r>
      <w:r w:rsidRPr="00F6615F">
        <w:rPr>
          <w:b/>
          <w:bCs/>
          <w:sz w:val="24"/>
          <w:szCs w:val="24"/>
        </w:rPr>
        <w:t xml:space="preserve">) </w:t>
      </w:r>
    </w:p>
    <w:p w:rsidR="009E1646" w:rsidRPr="00701108" w:rsidRDefault="009E1646" w:rsidP="00094FB1">
      <w:pPr>
        <w:pStyle w:val="ListParagraph"/>
        <w:spacing w:after="0" w:line="240" w:lineRule="auto"/>
        <w:ind w:left="1440"/>
        <w:jc w:val="both"/>
        <w:rPr>
          <w:sz w:val="24"/>
          <w:szCs w:val="24"/>
        </w:rPr>
      </w:pPr>
    </w:p>
    <w:p w:rsidR="009E1646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38" type="#_x0000_t61" style="position:absolute;left:0;text-align:left;margin-left:369pt;margin-top:20.55pt;width:135pt;height:27pt;z-index:251657728" adj="-10472,4920">
            <v:textbox style="mso-next-textbox:#_x0000_s1038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 xml:space="preserve">Nama Pemelik Rekening 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39" type="#_x0000_t61" style="position:absolute;left:0;text-align:left;margin-left:-54pt;margin-top:20.55pt;width:81pt;height:18pt;z-index:251656704" adj="31947,3780">
            <v:textbox style="mso-next-textbox:#_x0000_s1039">
              <w:txbxContent>
                <w:p w:rsidR="009E1646" w:rsidRPr="0058608F" w:rsidRDefault="009E1646" w:rsidP="0058608F">
                  <w:pP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Nama Bank</w:t>
                  </w:r>
                </w:p>
              </w:txbxContent>
            </v:textbox>
          </v:shape>
        </w:pict>
      </w:r>
      <w:r w:rsidRPr="00701108">
        <w:rPr>
          <w:sz w:val="24"/>
          <w:szCs w:val="24"/>
        </w:rPr>
        <w:t xml:space="preserve">Pihak kedua setuju atas jumlah pembayaran tersebut diatas dan dibayarkan melalui </w:t>
      </w:r>
      <w:r>
        <w:rPr>
          <w:sz w:val="24"/>
          <w:szCs w:val="24"/>
        </w:rPr>
        <w:t>Bank .........................</w:t>
      </w:r>
      <w:r w:rsidRPr="00701108">
        <w:rPr>
          <w:sz w:val="24"/>
          <w:szCs w:val="24"/>
        </w:rPr>
        <w:t xml:space="preserve">Rekening No. </w:t>
      </w:r>
      <w:r>
        <w:rPr>
          <w:sz w:val="24"/>
          <w:szCs w:val="24"/>
        </w:rPr>
        <w:t>................................</w:t>
      </w:r>
      <w:r w:rsidRPr="00701108">
        <w:rPr>
          <w:sz w:val="24"/>
          <w:szCs w:val="24"/>
        </w:rPr>
        <w:t>a.n.</w:t>
      </w:r>
      <w:r>
        <w:rPr>
          <w:sz w:val="24"/>
          <w:szCs w:val="24"/>
        </w:rPr>
        <w:t xml:space="preserve"> ...............................................................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40" type="#_x0000_t61" style="position:absolute;left:0;text-align:left;margin-left:-63pt;margin-top:12.6pt;width:1in;height:54pt;z-index:251662848" adj="22547,28560">
            <v:textbox style="mso-next-textbox:#_x0000_s1040">
              <w:txbxContent>
                <w:p w:rsidR="009E1646" w:rsidRPr="00A87AE5" w:rsidRDefault="009E1646" w:rsidP="00AA0CC4">
                  <w:pPr>
                    <w:jc w:val="center"/>
                    <w:rPr>
                      <w:b/>
                      <w:bCs/>
                      <w:color w:val="FF0000"/>
                      <w:sz w:val="16"/>
                      <w:szCs w:val="16"/>
                      <w:lang w:val="en-US"/>
                    </w:rPr>
                  </w:pPr>
                  <w:r w:rsidRPr="00A87AE5">
                    <w:rPr>
                      <w:b/>
                      <w:bCs/>
                      <w:color w:val="FF0000"/>
                      <w:sz w:val="16"/>
                      <w:szCs w:val="16"/>
                      <w:lang w:val="en-US"/>
                    </w:rPr>
                    <w:t>Materai di tempel pada lember pertama</w:t>
                  </w:r>
                </w:p>
              </w:txbxContent>
            </v:textbox>
          </v:shape>
        </w:pict>
      </w:r>
      <w:r w:rsidRPr="00701108">
        <w:rPr>
          <w:sz w:val="24"/>
          <w:szCs w:val="24"/>
        </w:rPr>
        <w:t>Berita Acara ini dibuat rangkap 3 (tiga) untuk dipergunakan sesuai dengan keperluan.</w:t>
      </w:r>
    </w:p>
    <w:p w:rsidR="009E1646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:rsidR="009E1646" w:rsidRPr="00EA596A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noProof/>
          <w:lang w:val="en-US"/>
        </w:rPr>
        <w:pict>
          <v:shape id="_x0000_s1041" type="#_x0000_t61" style="position:absolute;left:0;text-align:left;margin-left:117pt;margin-top:10.3pt;width:81pt;height:54pt;z-index:251661824" adj="28347,22260">
            <v:textbox style="mso-next-textbox:#_x0000_s1041">
              <w:txbxContent>
                <w:p w:rsidR="009E1646" w:rsidRPr="0058608F" w:rsidRDefault="009E1646" w:rsidP="00AA0CC4">
                  <w:pPr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Materai di tempel pada lember kedua</w:t>
                  </w:r>
                </w:p>
              </w:txbxContent>
            </v:textbox>
          </v:shape>
        </w:pic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>PIHAK PERTAMA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  <w:t>PIHAK KEDUA</w:t>
      </w:r>
    </w:p>
    <w:p w:rsidR="009E1646" w:rsidRPr="00701108" w:rsidRDefault="009E1646" w:rsidP="004731F0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noProof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2" type="#_x0000_t109" style="position:absolute;left:0;text-align:left;margin-left:3in;margin-top:8pt;width:90pt;height:54pt;z-index:251660800">
            <v:textbox>
              <w:txbxContent>
                <w:p w:rsidR="009E1646" w:rsidRDefault="009E1646" w:rsidP="00E54457">
                  <w:pPr>
                    <w:spacing w:after="0" w:line="240" w:lineRule="auto"/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Materai</w:t>
                  </w:r>
                </w:p>
                <w:p w:rsidR="009E1646" w:rsidRPr="00E54457" w:rsidRDefault="009E1646" w:rsidP="00E54457">
                  <w:pPr>
                    <w:spacing w:after="0" w:line="240" w:lineRule="auto"/>
                    <w:jc w:val="center"/>
                    <w:rPr>
                      <w:b/>
                      <w:bCs/>
                      <w:lang w:val="en-US"/>
                    </w:rPr>
                  </w:pPr>
                  <w:r w:rsidRPr="00E54457">
                    <w:rPr>
                      <w:b/>
                      <w:bCs/>
                      <w:lang w:val="en-US"/>
                    </w:rPr>
                    <w:t>Rp. 6.000 ;</w:t>
                  </w:r>
                  <w:r>
                    <w:rPr>
                      <w:b/>
                      <w:bCs/>
                      <w:lang w:val="en-US"/>
                    </w:rPr>
                    <w:t xml:space="preserve"> cap tanda tangan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3" type="#_x0000_t61" style="position:absolute;left:0;text-align:left;margin-left:378pt;margin-top:8pt;width:81pt;height:36pt;z-index:251658752" adj="-16453,44640">
            <v:textbox style="mso-next-textbox:#_x0000_s1043">
              <w:txbxContent>
                <w:p w:rsidR="009E1646" w:rsidRPr="0058608F" w:rsidRDefault="009E1646" w:rsidP="00E54457">
                  <w:pPr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  <w:szCs w:val="18"/>
                      <w:lang w:val="en-US"/>
                    </w:rPr>
                    <w:t>Nama Ketua LPPM</w:t>
                  </w:r>
                </w:p>
              </w:txbxContent>
            </v:textbox>
          </v:shape>
        </w:pict>
      </w:r>
    </w:p>
    <w:p w:rsidR="009E1646" w:rsidRPr="00701108" w:rsidRDefault="009E1646" w:rsidP="00F30C9B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  <w:r>
        <w:rPr>
          <w:noProof/>
          <w:lang w:val="en-US"/>
        </w:rPr>
        <w:pict>
          <v:shape id="_x0000_s1044" type="#_x0000_t109" style="position:absolute;left:0;text-align:left;margin-left:-36pt;margin-top:2.35pt;width:1in;height:45pt;z-index:251659776">
            <v:textbox>
              <w:txbxContent>
                <w:p w:rsidR="009E1646" w:rsidRDefault="009E1646" w:rsidP="00E54457">
                  <w:pPr>
                    <w:spacing w:after="0" w:line="240" w:lineRule="auto"/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Materai</w:t>
                  </w:r>
                </w:p>
                <w:p w:rsidR="009E1646" w:rsidRPr="00E54457" w:rsidRDefault="009E1646" w:rsidP="00E54457">
                  <w:pPr>
                    <w:spacing w:after="0" w:line="240" w:lineRule="auto"/>
                    <w:jc w:val="center"/>
                    <w:rPr>
                      <w:b/>
                      <w:bCs/>
                      <w:lang w:val="en-US"/>
                    </w:rPr>
                  </w:pPr>
                  <w:r w:rsidRPr="00E54457">
                    <w:rPr>
                      <w:b/>
                      <w:bCs/>
                      <w:lang w:val="en-US"/>
                    </w:rPr>
                    <w:t>Rp. 6.000 ;</w:t>
                  </w:r>
                </w:p>
              </w:txbxContent>
            </v:textbox>
          </v:shape>
        </w:pict>
      </w:r>
    </w:p>
    <w:p w:rsidR="009E1646" w:rsidRPr="00EA596A" w:rsidRDefault="009E1646" w:rsidP="00EA596A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9E1646" w:rsidRPr="00701108" w:rsidRDefault="009E1646" w:rsidP="00F30C9B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</w:p>
    <w:p w:rsidR="009E1646" w:rsidRPr="00701108" w:rsidRDefault="009E1646" w:rsidP="00F30C9B">
      <w:pPr>
        <w:pStyle w:val="ListParagraph"/>
        <w:spacing w:after="0" w:line="240" w:lineRule="auto"/>
        <w:ind w:left="360"/>
        <w:jc w:val="both"/>
        <w:rPr>
          <w:sz w:val="24"/>
          <w:szCs w:val="24"/>
        </w:rPr>
      </w:pPr>
    </w:p>
    <w:p w:rsidR="009E1646" w:rsidRPr="00701108" w:rsidRDefault="009E1646" w:rsidP="00094FB1">
      <w:pPr>
        <w:spacing w:after="0" w:line="240" w:lineRule="auto"/>
        <w:ind w:firstLine="360"/>
        <w:jc w:val="both"/>
        <w:rPr>
          <w:sz w:val="24"/>
          <w:szCs w:val="24"/>
        </w:rPr>
      </w:pPr>
      <w:r w:rsidRPr="00701108">
        <w:rPr>
          <w:sz w:val="24"/>
          <w:szCs w:val="24"/>
        </w:rPr>
        <w:t xml:space="preserve">Drs. </w:t>
      </w:r>
      <w:r>
        <w:rPr>
          <w:sz w:val="24"/>
          <w:szCs w:val="24"/>
          <w:lang w:val="en-US"/>
        </w:rPr>
        <w:t xml:space="preserve">H.M. </w:t>
      </w:r>
      <w:r w:rsidRPr="00701108">
        <w:rPr>
          <w:sz w:val="24"/>
          <w:szCs w:val="24"/>
        </w:rPr>
        <w:t xml:space="preserve">Chamdi Rochmat, MM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701108">
        <w:rPr>
          <w:sz w:val="24"/>
          <w:szCs w:val="24"/>
        </w:rPr>
        <w:tab/>
      </w:r>
      <w:r>
        <w:rPr>
          <w:sz w:val="24"/>
          <w:szCs w:val="24"/>
        </w:rPr>
        <w:t>(................................................)</w:t>
      </w:r>
    </w:p>
    <w:p w:rsidR="009E1646" w:rsidRPr="00701108" w:rsidRDefault="009E1646" w:rsidP="00094FB1">
      <w:pPr>
        <w:spacing w:after="0"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NIP</w:t>
      </w:r>
      <w:r w:rsidRPr="00701108">
        <w:rPr>
          <w:sz w:val="24"/>
          <w:szCs w:val="24"/>
        </w:rPr>
        <w:t>. 195304201981031002</w:t>
      </w:r>
      <w:r w:rsidRPr="00701108">
        <w:rPr>
          <w:sz w:val="24"/>
          <w:szCs w:val="24"/>
        </w:rPr>
        <w:tab/>
      </w:r>
      <w:r w:rsidRPr="0070110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01108">
        <w:rPr>
          <w:sz w:val="24"/>
          <w:szCs w:val="24"/>
        </w:rPr>
        <w:t>N</w:t>
      </w:r>
      <w:r>
        <w:rPr>
          <w:sz w:val="24"/>
          <w:szCs w:val="24"/>
        </w:rPr>
        <w:t>IP.</w:t>
      </w:r>
    </w:p>
    <w:p w:rsidR="009E1646" w:rsidRPr="00701108" w:rsidRDefault="009E1646" w:rsidP="00A86449">
      <w:pPr>
        <w:spacing w:after="0" w:line="240" w:lineRule="auto"/>
        <w:jc w:val="both"/>
        <w:rPr>
          <w:sz w:val="24"/>
          <w:szCs w:val="24"/>
        </w:rPr>
      </w:pPr>
    </w:p>
    <w:sectPr w:rsidR="009E1646" w:rsidRPr="00701108" w:rsidSect="00C516DC">
      <w:pgSz w:w="11906" w:h="16838"/>
      <w:pgMar w:top="284" w:right="991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wis721 Ex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s721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101A"/>
    <w:multiLevelType w:val="hybridMultilevel"/>
    <w:tmpl w:val="A5261FD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F847DF"/>
    <w:multiLevelType w:val="hybridMultilevel"/>
    <w:tmpl w:val="449A1CD0"/>
    <w:lvl w:ilvl="0" w:tplc="2F74E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3240" w:hanging="360"/>
      </w:pPr>
    </w:lvl>
    <w:lvl w:ilvl="4" w:tplc="04210019">
      <w:start w:val="1"/>
      <w:numFmt w:val="lowerLetter"/>
      <w:lvlText w:val="%5."/>
      <w:lvlJc w:val="left"/>
      <w:pPr>
        <w:ind w:left="3960" w:hanging="360"/>
      </w:pPr>
    </w:lvl>
    <w:lvl w:ilvl="5" w:tplc="0421001B">
      <w:start w:val="1"/>
      <w:numFmt w:val="lowerRoman"/>
      <w:lvlText w:val="%6."/>
      <w:lvlJc w:val="right"/>
      <w:pPr>
        <w:ind w:left="4680" w:hanging="180"/>
      </w:pPr>
    </w:lvl>
    <w:lvl w:ilvl="6" w:tplc="0421000F">
      <w:start w:val="1"/>
      <w:numFmt w:val="decimal"/>
      <w:lvlText w:val="%7."/>
      <w:lvlJc w:val="left"/>
      <w:pPr>
        <w:ind w:left="5400" w:hanging="360"/>
      </w:pPr>
    </w:lvl>
    <w:lvl w:ilvl="7" w:tplc="04210019">
      <w:start w:val="1"/>
      <w:numFmt w:val="lowerLetter"/>
      <w:lvlText w:val="%8."/>
      <w:lvlJc w:val="left"/>
      <w:pPr>
        <w:ind w:left="6120" w:hanging="360"/>
      </w:pPr>
    </w:lvl>
    <w:lvl w:ilvl="8" w:tplc="0421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9C4F2E"/>
    <w:multiLevelType w:val="hybridMultilevel"/>
    <w:tmpl w:val="5FBE7D9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C44E6"/>
    <w:multiLevelType w:val="hybridMultilevel"/>
    <w:tmpl w:val="A2344474"/>
    <w:lvl w:ilvl="0" w:tplc="DF52FCF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>
      <w:start w:val="1"/>
      <w:numFmt w:val="lowerRoman"/>
      <w:lvlText w:val="%3."/>
      <w:lvlJc w:val="right"/>
      <w:pPr>
        <w:ind w:left="2880" w:hanging="180"/>
      </w:pPr>
    </w:lvl>
    <w:lvl w:ilvl="3" w:tplc="0421000F">
      <w:start w:val="1"/>
      <w:numFmt w:val="decimal"/>
      <w:lvlText w:val="%4."/>
      <w:lvlJc w:val="left"/>
      <w:pPr>
        <w:ind w:left="3600" w:hanging="360"/>
      </w:pPr>
    </w:lvl>
    <w:lvl w:ilvl="4" w:tplc="04210019">
      <w:start w:val="1"/>
      <w:numFmt w:val="lowerLetter"/>
      <w:lvlText w:val="%5."/>
      <w:lvlJc w:val="left"/>
      <w:pPr>
        <w:ind w:left="4320" w:hanging="360"/>
      </w:pPr>
    </w:lvl>
    <w:lvl w:ilvl="5" w:tplc="0421001B">
      <w:start w:val="1"/>
      <w:numFmt w:val="lowerRoman"/>
      <w:lvlText w:val="%6."/>
      <w:lvlJc w:val="right"/>
      <w:pPr>
        <w:ind w:left="5040" w:hanging="180"/>
      </w:pPr>
    </w:lvl>
    <w:lvl w:ilvl="6" w:tplc="0421000F">
      <w:start w:val="1"/>
      <w:numFmt w:val="decimal"/>
      <w:lvlText w:val="%7."/>
      <w:lvlJc w:val="left"/>
      <w:pPr>
        <w:ind w:left="5760" w:hanging="360"/>
      </w:pPr>
    </w:lvl>
    <w:lvl w:ilvl="7" w:tplc="04210019">
      <w:start w:val="1"/>
      <w:numFmt w:val="lowerLetter"/>
      <w:lvlText w:val="%8."/>
      <w:lvlJc w:val="left"/>
      <w:pPr>
        <w:ind w:left="6480" w:hanging="360"/>
      </w:pPr>
    </w:lvl>
    <w:lvl w:ilvl="8" w:tplc="0421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93A"/>
    <w:rsid w:val="000029E2"/>
    <w:rsid w:val="00004CEC"/>
    <w:rsid w:val="00006D4B"/>
    <w:rsid w:val="00010768"/>
    <w:rsid w:val="0001532A"/>
    <w:rsid w:val="000215E0"/>
    <w:rsid w:val="00022471"/>
    <w:rsid w:val="00025D93"/>
    <w:rsid w:val="00030DCC"/>
    <w:rsid w:val="000340C3"/>
    <w:rsid w:val="000348BF"/>
    <w:rsid w:val="00037398"/>
    <w:rsid w:val="00042839"/>
    <w:rsid w:val="000456CD"/>
    <w:rsid w:val="000623CD"/>
    <w:rsid w:val="000667B4"/>
    <w:rsid w:val="0007324A"/>
    <w:rsid w:val="00081260"/>
    <w:rsid w:val="00082204"/>
    <w:rsid w:val="00086A67"/>
    <w:rsid w:val="000914B4"/>
    <w:rsid w:val="000923FB"/>
    <w:rsid w:val="00094A41"/>
    <w:rsid w:val="00094FB1"/>
    <w:rsid w:val="000A0B93"/>
    <w:rsid w:val="000A15F7"/>
    <w:rsid w:val="000A4900"/>
    <w:rsid w:val="000A4D4C"/>
    <w:rsid w:val="000B017D"/>
    <w:rsid w:val="000B5444"/>
    <w:rsid w:val="000B59AE"/>
    <w:rsid w:val="000B6949"/>
    <w:rsid w:val="000C0309"/>
    <w:rsid w:val="000C0592"/>
    <w:rsid w:val="000C52C8"/>
    <w:rsid w:val="000D249D"/>
    <w:rsid w:val="000F2944"/>
    <w:rsid w:val="000F7458"/>
    <w:rsid w:val="00104E00"/>
    <w:rsid w:val="00115C30"/>
    <w:rsid w:val="001167AB"/>
    <w:rsid w:val="00117EEC"/>
    <w:rsid w:val="00120930"/>
    <w:rsid w:val="001216B7"/>
    <w:rsid w:val="001241AB"/>
    <w:rsid w:val="001278AD"/>
    <w:rsid w:val="00127CF8"/>
    <w:rsid w:val="00141C30"/>
    <w:rsid w:val="00147CDE"/>
    <w:rsid w:val="0016279D"/>
    <w:rsid w:val="00165A13"/>
    <w:rsid w:val="00181D45"/>
    <w:rsid w:val="001820D2"/>
    <w:rsid w:val="001911D9"/>
    <w:rsid w:val="00193E67"/>
    <w:rsid w:val="00195A22"/>
    <w:rsid w:val="001A62BA"/>
    <w:rsid w:val="001B008D"/>
    <w:rsid w:val="001B0F73"/>
    <w:rsid w:val="001B2C9E"/>
    <w:rsid w:val="001B7CD3"/>
    <w:rsid w:val="001C466C"/>
    <w:rsid w:val="001C6214"/>
    <w:rsid w:val="001C6329"/>
    <w:rsid w:val="001D09EC"/>
    <w:rsid w:val="001D0E27"/>
    <w:rsid w:val="001E183E"/>
    <w:rsid w:val="001E1ABF"/>
    <w:rsid w:val="001E47F6"/>
    <w:rsid w:val="001E53B2"/>
    <w:rsid w:val="001E641D"/>
    <w:rsid w:val="001E75D1"/>
    <w:rsid w:val="001F1268"/>
    <w:rsid w:val="001F45E3"/>
    <w:rsid w:val="001F6019"/>
    <w:rsid w:val="001F667C"/>
    <w:rsid w:val="001F6FCB"/>
    <w:rsid w:val="001F78DE"/>
    <w:rsid w:val="002000DC"/>
    <w:rsid w:val="00201990"/>
    <w:rsid w:val="00203D05"/>
    <w:rsid w:val="002040F4"/>
    <w:rsid w:val="0021422E"/>
    <w:rsid w:val="0021522F"/>
    <w:rsid w:val="00215396"/>
    <w:rsid w:val="0021726F"/>
    <w:rsid w:val="00217659"/>
    <w:rsid w:val="00221E6D"/>
    <w:rsid w:val="00221F29"/>
    <w:rsid w:val="0022582C"/>
    <w:rsid w:val="0023643A"/>
    <w:rsid w:val="00243B2F"/>
    <w:rsid w:val="00246705"/>
    <w:rsid w:val="00246B64"/>
    <w:rsid w:val="00251662"/>
    <w:rsid w:val="002522BA"/>
    <w:rsid w:val="00252516"/>
    <w:rsid w:val="002539BA"/>
    <w:rsid w:val="00255E40"/>
    <w:rsid w:val="00256226"/>
    <w:rsid w:val="002623A2"/>
    <w:rsid w:val="00265BA2"/>
    <w:rsid w:val="00271EB3"/>
    <w:rsid w:val="00272278"/>
    <w:rsid w:val="0027283F"/>
    <w:rsid w:val="00281613"/>
    <w:rsid w:val="002819AB"/>
    <w:rsid w:val="0028568F"/>
    <w:rsid w:val="0029317C"/>
    <w:rsid w:val="0029523C"/>
    <w:rsid w:val="002A41F5"/>
    <w:rsid w:val="002A446D"/>
    <w:rsid w:val="002B1DFD"/>
    <w:rsid w:val="002B3286"/>
    <w:rsid w:val="002B3E1F"/>
    <w:rsid w:val="002B46DB"/>
    <w:rsid w:val="002B52D3"/>
    <w:rsid w:val="002B7C27"/>
    <w:rsid w:val="002C4538"/>
    <w:rsid w:val="002C7023"/>
    <w:rsid w:val="002D0B35"/>
    <w:rsid w:val="002D383C"/>
    <w:rsid w:val="002D438C"/>
    <w:rsid w:val="002D5777"/>
    <w:rsid w:val="002E0F1F"/>
    <w:rsid w:val="002E29FE"/>
    <w:rsid w:val="002E6B50"/>
    <w:rsid w:val="002F1D3D"/>
    <w:rsid w:val="002F2968"/>
    <w:rsid w:val="002F6DFE"/>
    <w:rsid w:val="002F708B"/>
    <w:rsid w:val="002F72BF"/>
    <w:rsid w:val="00304C71"/>
    <w:rsid w:val="0031169B"/>
    <w:rsid w:val="003147F5"/>
    <w:rsid w:val="00314A14"/>
    <w:rsid w:val="00314B7F"/>
    <w:rsid w:val="00321F57"/>
    <w:rsid w:val="003239FE"/>
    <w:rsid w:val="00326277"/>
    <w:rsid w:val="00327223"/>
    <w:rsid w:val="003365BB"/>
    <w:rsid w:val="003416AA"/>
    <w:rsid w:val="003449F2"/>
    <w:rsid w:val="00352A17"/>
    <w:rsid w:val="00356A81"/>
    <w:rsid w:val="00363684"/>
    <w:rsid w:val="00365453"/>
    <w:rsid w:val="00366D49"/>
    <w:rsid w:val="00371912"/>
    <w:rsid w:val="00372C81"/>
    <w:rsid w:val="0037392F"/>
    <w:rsid w:val="00374411"/>
    <w:rsid w:val="00376F5E"/>
    <w:rsid w:val="00377752"/>
    <w:rsid w:val="003807F6"/>
    <w:rsid w:val="00383609"/>
    <w:rsid w:val="00384232"/>
    <w:rsid w:val="003862C9"/>
    <w:rsid w:val="003941C3"/>
    <w:rsid w:val="00395682"/>
    <w:rsid w:val="00395709"/>
    <w:rsid w:val="003A1433"/>
    <w:rsid w:val="003A4779"/>
    <w:rsid w:val="003A5D88"/>
    <w:rsid w:val="003A76AF"/>
    <w:rsid w:val="003A7B25"/>
    <w:rsid w:val="003B05A7"/>
    <w:rsid w:val="003C3B6E"/>
    <w:rsid w:val="003D36AC"/>
    <w:rsid w:val="003E0C95"/>
    <w:rsid w:val="003E2ADE"/>
    <w:rsid w:val="003F2294"/>
    <w:rsid w:val="003F41B9"/>
    <w:rsid w:val="004001D5"/>
    <w:rsid w:val="00400B2A"/>
    <w:rsid w:val="0040182D"/>
    <w:rsid w:val="00401DAD"/>
    <w:rsid w:val="00410C51"/>
    <w:rsid w:val="004151B3"/>
    <w:rsid w:val="00416A4A"/>
    <w:rsid w:val="00421E01"/>
    <w:rsid w:val="004231B6"/>
    <w:rsid w:val="004237CC"/>
    <w:rsid w:val="004264B4"/>
    <w:rsid w:val="0042668D"/>
    <w:rsid w:val="00432072"/>
    <w:rsid w:val="00435CEC"/>
    <w:rsid w:val="00435D26"/>
    <w:rsid w:val="00447E9A"/>
    <w:rsid w:val="004501B1"/>
    <w:rsid w:val="00450C2C"/>
    <w:rsid w:val="00456EC7"/>
    <w:rsid w:val="004731F0"/>
    <w:rsid w:val="00477BC7"/>
    <w:rsid w:val="00486994"/>
    <w:rsid w:val="004951D7"/>
    <w:rsid w:val="00495FDF"/>
    <w:rsid w:val="004A0758"/>
    <w:rsid w:val="004A1073"/>
    <w:rsid w:val="004A32FC"/>
    <w:rsid w:val="004B1EC7"/>
    <w:rsid w:val="004B261E"/>
    <w:rsid w:val="004B2E19"/>
    <w:rsid w:val="004C3C55"/>
    <w:rsid w:val="004D3BFB"/>
    <w:rsid w:val="004D412F"/>
    <w:rsid w:val="004D72E5"/>
    <w:rsid w:val="004D7909"/>
    <w:rsid w:val="004E06FB"/>
    <w:rsid w:val="004E2A0F"/>
    <w:rsid w:val="004E42EF"/>
    <w:rsid w:val="004E4DCF"/>
    <w:rsid w:val="004F6833"/>
    <w:rsid w:val="004F7DFD"/>
    <w:rsid w:val="00500FDF"/>
    <w:rsid w:val="00510833"/>
    <w:rsid w:val="005210AD"/>
    <w:rsid w:val="005215C1"/>
    <w:rsid w:val="0052662D"/>
    <w:rsid w:val="00531096"/>
    <w:rsid w:val="00532299"/>
    <w:rsid w:val="005329D0"/>
    <w:rsid w:val="00533EB4"/>
    <w:rsid w:val="00535CE8"/>
    <w:rsid w:val="00542941"/>
    <w:rsid w:val="00543D66"/>
    <w:rsid w:val="00543F57"/>
    <w:rsid w:val="00544FBB"/>
    <w:rsid w:val="005457A4"/>
    <w:rsid w:val="005506BD"/>
    <w:rsid w:val="00552D9D"/>
    <w:rsid w:val="005624B6"/>
    <w:rsid w:val="00567040"/>
    <w:rsid w:val="00567976"/>
    <w:rsid w:val="00581C91"/>
    <w:rsid w:val="00583A72"/>
    <w:rsid w:val="0058608F"/>
    <w:rsid w:val="00587B9C"/>
    <w:rsid w:val="0059505F"/>
    <w:rsid w:val="005A15EF"/>
    <w:rsid w:val="005A1B03"/>
    <w:rsid w:val="005B1C18"/>
    <w:rsid w:val="005C0A10"/>
    <w:rsid w:val="005C767E"/>
    <w:rsid w:val="005D0184"/>
    <w:rsid w:val="005D2D49"/>
    <w:rsid w:val="005D43F3"/>
    <w:rsid w:val="005D7DA7"/>
    <w:rsid w:val="005E1210"/>
    <w:rsid w:val="005F468A"/>
    <w:rsid w:val="005F5AB1"/>
    <w:rsid w:val="00600FB1"/>
    <w:rsid w:val="00601C58"/>
    <w:rsid w:val="00601E11"/>
    <w:rsid w:val="006039D1"/>
    <w:rsid w:val="006041AC"/>
    <w:rsid w:val="00604B4E"/>
    <w:rsid w:val="00607049"/>
    <w:rsid w:val="006101B4"/>
    <w:rsid w:val="00611D1A"/>
    <w:rsid w:val="00612730"/>
    <w:rsid w:val="00613280"/>
    <w:rsid w:val="00615C81"/>
    <w:rsid w:val="006210A9"/>
    <w:rsid w:val="0062148A"/>
    <w:rsid w:val="00633450"/>
    <w:rsid w:val="00633FFA"/>
    <w:rsid w:val="00634B4D"/>
    <w:rsid w:val="00634F4D"/>
    <w:rsid w:val="00646A80"/>
    <w:rsid w:val="006510D6"/>
    <w:rsid w:val="00653B53"/>
    <w:rsid w:val="00653C09"/>
    <w:rsid w:val="0065726B"/>
    <w:rsid w:val="00665899"/>
    <w:rsid w:val="006659F0"/>
    <w:rsid w:val="00665D6F"/>
    <w:rsid w:val="00667D08"/>
    <w:rsid w:val="00672167"/>
    <w:rsid w:val="00680999"/>
    <w:rsid w:val="006822B1"/>
    <w:rsid w:val="006831AE"/>
    <w:rsid w:val="00684752"/>
    <w:rsid w:val="006848AA"/>
    <w:rsid w:val="00684AB1"/>
    <w:rsid w:val="00686082"/>
    <w:rsid w:val="00686770"/>
    <w:rsid w:val="00687246"/>
    <w:rsid w:val="00692185"/>
    <w:rsid w:val="006928B8"/>
    <w:rsid w:val="00697F81"/>
    <w:rsid w:val="006A1769"/>
    <w:rsid w:val="006A38E8"/>
    <w:rsid w:val="006A6AD1"/>
    <w:rsid w:val="006B1CB1"/>
    <w:rsid w:val="006B5FCD"/>
    <w:rsid w:val="006B6D5A"/>
    <w:rsid w:val="006C68B6"/>
    <w:rsid w:val="006E0375"/>
    <w:rsid w:val="006E1C12"/>
    <w:rsid w:val="006E4BE5"/>
    <w:rsid w:val="006F4D5E"/>
    <w:rsid w:val="006F76E9"/>
    <w:rsid w:val="00701108"/>
    <w:rsid w:val="0070113A"/>
    <w:rsid w:val="00701C0E"/>
    <w:rsid w:val="00702795"/>
    <w:rsid w:val="00702FAB"/>
    <w:rsid w:val="00703A39"/>
    <w:rsid w:val="0070574D"/>
    <w:rsid w:val="00706CA2"/>
    <w:rsid w:val="00707181"/>
    <w:rsid w:val="007130FE"/>
    <w:rsid w:val="007132CE"/>
    <w:rsid w:val="0071794C"/>
    <w:rsid w:val="00720A7A"/>
    <w:rsid w:val="00723117"/>
    <w:rsid w:val="00723C75"/>
    <w:rsid w:val="0073197A"/>
    <w:rsid w:val="0073285F"/>
    <w:rsid w:val="00734988"/>
    <w:rsid w:val="00740425"/>
    <w:rsid w:val="0074043A"/>
    <w:rsid w:val="00741BFD"/>
    <w:rsid w:val="00745523"/>
    <w:rsid w:val="007474FD"/>
    <w:rsid w:val="007535D3"/>
    <w:rsid w:val="00755662"/>
    <w:rsid w:val="00761600"/>
    <w:rsid w:val="00765F1C"/>
    <w:rsid w:val="00774862"/>
    <w:rsid w:val="0077632A"/>
    <w:rsid w:val="00790965"/>
    <w:rsid w:val="00792C1B"/>
    <w:rsid w:val="007931AD"/>
    <w:rsid w:val="00793DF0"/>
    <w:rsid w:val="007A1245"/>
    <w:rsid w:val="007A2F92"/>
    <w:rsid w:val="007A3D7C"/>
    <w:rsid w:val="007A404C"/>
    <w:rsid w:val="007A4057"/>
    <w:rsid w:val="007B0CF7"/>
    <w:rsid w:val="007C2738"/>
    <w:rsid w:val="007C5037"/>
    <w:rsid w:val="007C69D1"/>
    <w:rsid w:val="007D01BB"/>
    <w:rsid w:val="007D0880"/>
    <w:rsid w:val="007D40A8"/>
    <w:rsid w:val="007D5767"/>
    <w:rsid w:val="007D7A1F"/>
    <w:rsid w:val="007E5628"/>
    <w:rsid w:val="007E6EB3"/>
    <w:rsid w:val="007E7485"/>
    <w:rsid w:val="007F5D39"/>
    <w:rsid w:val="007F6D4A"/>
    <w:rsid w:val="008029A6"/>
    <w:rsid w:val="0080623F"/>
    <w:rsid w:val="00807686"/>
    <w:rsid w:val="00816809"/>
    <w:rsid w:val="008168BC"/>
    <w:rsid w:val="00831A72"/>
    <w:rsid w:val="00835482"/>
    <w:rsid w:val="00840C46"/>
    <w:rsid w:val="00850C75"/>
    <w:rsid w:val="00852167"/>
    <w:rsid w:val="00852B17"/>
    <w:rsid w:val="00854006"/>
    <w:rsid w:val="00862121"/>
    <w:rsid w:val="008623D2"/>
    <w:rsid w:val="00871D7B"/>
    <w:rsid w:val="00873E02"/>
    <w:rsid w:val="00883EEC"/>
    <w:rsid w:val="00896981"/>
    <w:rsid w:val="0089724B"/>
    <w:rsid w:val="008A0421"/>
    <w:rsid w:val="008A56D7"/>
    <w:rsid w:val="008A6FFF"/>
    <w:rsid w:val="008B2545"/>
    <w:rsid w:val="008C5D37"/>
    <w:rsid w:val="008C6B35"/>
    <w:rsid w:val="008C7322"/>
    <w:rsid w:val="008D1E50"/>
    <w:rsid w:val="008E2A3A"/>
    <w:rsid w:val="008E33ED"/>
    <w:rsid w:val="008E56BA"/>
    <w:rsid w:val="008E7862"/>
    <w:rsid w:val="008F47C0"/>
    <w:rsid w:val="008F5939"/>
    <w:rsid w:val="008F6C6D"/>
    <w:rsid w:val="008F7F42"/>
    <w:rsid w:val="00902E6E"/>
    <w:rsid w:val="0090452E"/>
    <w:rsid w:val="00904C55"/>
    <w:rsid w:val="00906F84"/>
    <w:rsid w:val="0091169D"/>
    <w:rsid w:val="00912877"/>
    <w:rsid w:val="009133E3"/>
    <w:rsid w:val="009153EF"/>
    <w:rsid w:val="009169D9"/>
    <w:rsid w:val="009171A0"/>
    <w:rsid w:val="00917D65"/>
    <w:rsid w:val="00922D9D"/>
    <w:rsid w:val="00924FCE"/>
    <w:rsid w:val="00932109"/>
    <w:rsid w:val="00940CF4"/>
    <w:rsid w:val="0095402D"/>
    <w:rsid w:val="00957B6D"/>
    <w:rsid w:val="00962AA5"/>
    <w:rsid w:val="00962EDC"/>
    <w:rsid w:val="009641A4"/>
    <w:rsid w:val="009716D8"/>
    <w:rsid w:val="00981B76"/>
    <w:rsid w:val="00987375"/>
    <w:rsid w:val="00991D96"/>
    <w:rsid w:val="00995AE0"/>
    <w:rsid w:val="009A19BF"/>
    <w:rsid w:val="009B08FB"/>
    <w:rsid w:val="009B1B71"/>
    <w:rsid w:val="009B3167"/>
    <w:rsid w:val="009B5154"/>
    <w:rsid w:val="009B5CF0"/>
    <w:rsid w:val="009B6485"/>
    <w:rsid w:val="009B7D70"/>
    <w:rsid w:val="009C7457"/>
    <w:rsid w:val="009C7704"/>
    <w:rsid w:val="009D089D"/>
    <w:rsid w:val="009D50C2"/>
    <w:rsid w:val="009E04B5"/>
    <w:rsid w:val="009E0FFE"/>
    <w:rsid w:val="009E149A"/>
    <w:rsid w:val="009E1646"/>
    <w:rsid w:val="009E1C28"/>
    <w:rsid w:val="009E2A46"/>
    <w:rsid w:val="009E7C77"/>
    <w:rsid w:val="009F65F9"/>
    <w:rsid w:val="009F7055"/>
    <w:rsid w:val="00A04CDE"/>
    <w:rsid w:val="00A052EC"/>
    <w:rsid w:val="00A16DA5"/>
    <w:rsid w:val="00A242D3"/>
    <w:rsid w:val="00A24F34"/>
    <w:rsid w:val="00A25C04"/>
    <w:rsid w:val="00A30794"/>
    <w:rsid w:val="00A371FD"/>
    <w:rsid w:val="00A47D11"/>
    <w:rsid w:val="00A50F60"/>
    <w:rsid w:val="00A5272B"/>
    <w:rsid w:val="00A56163"/>
    <w:rsid w:val="00A601B7"/>
    <w:rsid w:val="00A6104E"/>
    <w:rsid w:val="00A6237B"/>
    <w:rsid w:val="00A6275C"/>
    <w:rsid w:val="00A66626"/>
    <w:rsid w:val="00A715EB"/>
    <w:rsid w:val="00A71E99"/>
    <w:rsid w:val="00A75BD7"/>
    <w:rsid w:val="00A819B5"/>
    <w:rsid w:val="00A81CDD"/>
    <w:rsid w:val="00A83079"/>
    <w:rsid w:val="00A86449"/>
    <w:rsid w:val="00A87AE5"/>
    <w:rsid w:val="00A9031A"/>
    <w:rsid w:val="00A9242C"/>
    <w:rsid w:val="00A92729"/>
    <w:rsid w:val="00AA0CC4"/>
    <w:rsid w:val="00AA24BA"/>
    <w:rsid w:val="00AA341A"/>
    <w:rsid w:val="00AB02B2"/>
    <w:rsid w:val="00AB6B0C"/>
    <w:rsid w:val="00AC093A"/>
    <w:rsid w:val="00AC1590"/>
    <w:rsid w:val="00AC5C0B"/>
    <w:rsid w:val="00AC60D7"/>
    <w:rsid w:val="00AD28BE"/>
    <w:rsid w:val="00AD2E58"/>
    <w:rsid w:val="00AD6CF0"/>
    <w:rsid w:val="00AF39CA"/>
    <w:rsid w:val="00AF5AF8"/>
    <w:rsid w:val="00AF5D51"/>
    <w:rsid w:val="00B019F9"/>
    <w:rsid w:val="00B0455F"/>
    <w:rsid w:val="00B2054F"/>
    <w:rsid w:val="00B20D2E"/>
    <w:rsid w:val="00B24983"/>
    <w:rsid w:val="00B26691"/>
    <w:rsid w:val="00B27817"/>
    <w:rsid w:val="00B3038D"/>
    <w:rsid w:val="00B3129F"/>
    <w:rsid w:val="00B318F1"/>
    <w:rsid w:val="00B32BF5"/>
    <w:rsid w:val="00B34ECC"/>
    <w:rsid w:val="00B411CD"/>
    <w:rsid w:val="00B50DF1"/>
    <w:rsid w:val="00B57082"/>
    <w:rsid w:val="00B6491A"/>
    <w:rsid w:val="00B735D7"/>
    <w:rsid w:val="00B77B75"/>
    <w:rsid w:val="00B8451F"/>
    <w:rsid w:val="00B9095A"/>
    <w:rsid w:val="00B91D9B"/>
    <w:rsid w:val="00B936F7"/>
    <w:rsid w:val="00B93E3D"/>
    <w:rsid w:val="00B94211"/>
    <w:rsid w:val="00B9475E"/>
    <w:rsid w:val="00B968F6"/>
    <w:rsid w:val="00B974A0"/>
    <w:rsid w:val="00BA150E"/>
    <w:rsid w:val="00BA2C66"/>
    <w:rsid w:val="00BA7831"/>
    <w:rsid w:val="00BB1DD2"/>
    <w:rsid w:val="00BB79FC"/>
    <w:rsid w:val="00BC5857"/>
    <w:rsid w:val="00BC5D1D"/>
    <w:rsid w:val="00BD220D"/>
    <w:rsid w:val="00BD6C27"/>
    <w:rsid w:val="00BE3131"/>
    <w:rsid w:val="00BE6383"/>
    <w:rsid w:val="00BE66E1"/>
    <w:rsid w:val="00BF3865"/>
    <w:rsid w:val="00C01DA7"/>
    <w:rsid w:val="00C02171"/>
    <w:rsid w:val="00C0594A"/>
    <w:rsid w:val="00C112B7"/>
    <w:rsid w:val="00C128C4"/>
    <w:rsid w:val="00C14A0B"/>
    <w:rsid w:val="00C1753B"/>
    <w:rsid w:val="00C27A9E"/>
    <w:rsid w:val="00C27FC1"/>
    <w:rsid w:val="00C30B0E"/>
    <w:rsid w:val="00C36A9C"/>
    <w:rsid w:val="00C42A09"/>
    <w:rsid w:val="00C4353F"/>
    <w:rsid w:val="00C44ED6"/>
    <w:rsid w:val="00C46026"/>
    <w:rsid w:val="00C47698"/>
    <w:rsid w:val="00C5150F"/>
    <w:rsid w:val="00C516DC"/>
    <w:rsid w:val="00C52E7F"/>
    <w:rsid w:val="00C53B38"/>
    <w:rsid w:val="00C56272"/>
    <w:rsid w:val="00C676A2"/>
    <w:rsid w:val="00C7318B"/>
    <w:rsid w:val="00C73C6D"/>
    <w:rsid w:val="00C80CB8"/>
    <w:rsid w:val="00C8324E"/>
    <w:rsid w:val="00C8423B"/>
    <w:rsid w:val="00C857D3"/>
    <w:rsid w:val="00C862BB"/>
    <w:rsid w:val="00C87495"/>
    <w:rsid w:val="00C87AD6"/>
    <w:rsid w:val="00C97885"/>
    <w:rsid w:val="00CA08C9"/>
    <w:rsid w:val="00CA2746"/>
    <w:rsid w:val="00CA4A80"/>
    <w:rsid w:val="00CB372F"/>
    <w:rsid w:val="00CB37AE"/>
    <w:rsid w:val="00CB7FED"/>
    <w:rsid w:val="00CC05AB"/>
    <w:rsid w:val="00CC349F"/>
    <w:rsid w:val="00CC6C9F"/>
    <w:rsid w:val="00CD1F20"/>
    <w:rsid w:val="00CD2891"/>
    <w:rsid w:val="00CD3F9C"/>
    <w:rsid w:val="00CD7E82"/>
    <w:rsid w:val="00CE1316"/>
    <w:rsid w:val="00CE3009"/>
    <w:rsid w:val="00CE4EAA"/>
    <w:rsid w:val="00CE5185"/>
    <w:rsid w:val="00CF2103"/>
    <w:rsid w:val="00D0385A"/>
    <w:rsid w:val="00D05714"/>
    <w:rsid w:val="00D20134"/>
    <w:rsid w:val="00D25A16"/>
    <w:rsid w:val="00D32145"/>
    <w:rsid w:val="00D33A12"/>
    <w:rsid w:val="00D356CF"/>
    <w:rsid w:val="00D47F51"/>
    <w:rsid w:val="00D505F7"/>
    <w:rsid w:val="00D51B39"/>
    <w:rsid w:val="00D6689B"/>
    <w:rsid w:val="00D676D3"/>
    <w:rsid w:val="00D67E16"/>
    <w:rsid w:val="00D72299"/>
    <w:rsid w:val="00D73B18"/>
    <w:rsid w:val="00D75BDF"/>
    <w:rsid w:val="00D76572"/>
    <w:rsid w:val="00D77B2A"/>
    <w:rsid w:val="00D81E37"/>
    <w:rsid w:val="00D84357"/>
    <w:rsid w:val="00D84726"/>
    <w:rsid w:val="00D90D03"/>
    <w:rsid w:val="00D966C8"/>
    <w:rsid w:val="00D96DBE"/>
    <w:rsid w:val="00DA0373"/>
    <w:rsid w:val="00DA524B"/>
    <w:rsid w:val="00DB49A5"/>
    <w:rsid w:val="00DB4DB7"/>
    <w:rsid w:val="00DB7E6D"/>
    <w:rsid w:val="00DC14C6"/>
    <w:rsid w:val="00DC6B59"/>
    <w:rsid w:val="00DD29EB"/>
    <w:rsid w:val="00DD4C72"/>
    <w:rsid w:val="00DE0294"/>
    <w:rsid w:val="00DE5A8C"/>
    <w:rsid w:val="00DF37A7"/>
    <w:rsid w:val="00DF3EBD"/>
    <w:rsid w:val="00DF56F3"/>
    <w:rsid w:val="00E03604"/>
    <w:rsid w:val="00E050DF"/>
    <w:rsid w:val="00E0649B"/>
    <w:rsid w:val="00E1207C"/>
    <w:rsid w:val="00E223A7"/>
    <w:rsid w:val="00E25714"/>
    <w:rsid w:val="00E3505E"/>
    <w:rsid w:val="00E439E0"/>
    <w:rsid w:val="00E43FAC"/>
    <w:rsid w:val="00E53CA2"/>
    <w:rsid w:val="00E54457"/>
    <w:rsid w:val="00E54C5B"/>
    <w:rsid w:val="00E63A50"/>
    <w:rsid w:val="00E63FF2"/>
    <w:rsid w:val="00E66257"/>
    <w:rsid w:val="00E72FA8"/>
    <w:rsid w:val="00E734F8"/>
    <w:rsid w:val="00E827CF"/>
    <w:rsid w:val="00E91077"/>
    <w:rsid w:val="00E94222"/>
    <w:rsid w:val="00E94837"/>
    <w:rsid w:val="00EA01B4"/>
    <w:rsid w:val="00EA596A"/>
    <w:rsid w:val="00EB2B8A"/>
    <w:rsid w:val="00EB5365"/>
    <w:rsid w:val="00EC0587"/>
    <w:rsid w:val="00EC2ABD"/>
    <w:rsid w:val="00EC3745"/>
    <w:rsid w:val="00EC624B"/>
    <w:rsid w:val="00EC6B4E"/>
    <w:rsid w:val="00ED5021"/>
    <w:rsid w:val="00ED640E"/>
    <w:rsid w:val="00EE2467"/>
    <w:rsid w:val="00EE2EDE"/>
    <w:rsid w:val="00EE49D7"/>
    <w:rsid w:val="00EE7C13"/>
    <w:rsid w:val="00EF0A46"/>
    <w:rsid w:val="00EF0A66"/>
    <w:rsid w:val="00EF0EA5"/>
    <w:rsid w:val="00EF38EB"/>
    <w:rsid w:val="00EF4F5A"/>
    <w:rsid w:val="00EF6C90"/>
    <w:rsid w:val="00EF793A"/>
    <w:rsid w:val="00F0181C"/>
    <w:rsid w:val="00F022F0"/>
    <w:rsid w:val="00F03F09"/>
    <w:rsid w:val="00F05DE0"/>
    <w:rsid w:val="00F0642E"/>
    <w:rsid w:val="00F078B1"/>
    <w:rsid w:val="00F112BF"/>
    <w:rsid w:val="00F12726"/>
    <w:rsid w:val="00F13240"/>
    <w:rsid w:val="00F133C3"/>
    <w:rsid w:val="00F13A38"/>
    <w:rsid w:val="00F308A8"/>
    <w:rsid w:val="00F30C9B"/>
    <w:rsid w:val="00F417D5"/>
    <w:rsid w:val="00F43F44"/>
    <w:rsid w:val="00F442A7"/>
    <w:rsid w:val="00F46AB3"/>
    <w:rsid w:val="00F47845"/>
    <w:rsid w:val="00F537CA"/>
    <w:rsid w:val="00F54CC5"/>
    <w:rsid w:val="00F54E03"/>
    <w:rsid w:val="00F5575A"/>
    <w:rsid w:val="00F6373E"/>
    <w:rsid w:val="00F64658"/>
    <w:rsid w:val="00F6615F"/>
    <w:rsid w:val="00F67039"/>
    <w:rsid w:val="00F70C94"/>
    <w:rsid w:val="00F732AB"/>
    <w:rsid w:val="00F90929"/>
    <w:rsid w:val="00F92309"/>
    <w:rsid w:val="00F92558"/>
    <w:rsid w:val="00F94B72"/>
    <w:rsid w:val="00F96CD5"/>
    <w:rsid w:val="00FA6ACE"/>
    <w:rsid w:val="00FC3680"/>
    <w:rsid w:val="00FC74D6"/>
    <w:rsid w:val="00FD00B0"/>
    <w:rsid w:val="00FD16FE"/>
    <w:rsid w:val="00FD29E4"/>
    <w:rsid w:val="00FD2FCF"/>
    <w:rsid w:val="00FD30B1"/>
    <w:rsid w:val="00FD5B8A"/>
    <w:rsid w:val="00FD6702"/>
    <w:rsid w:val="00FE174D"/>
    <w:rsid w:val="00FE3274"/>
    <w:rsid w:val="00FE6D29"/>
    <w:rsid w:val="00FE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ang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A7"/>
    <w:pPr>
      <w:spacing w:after="200" w:line="276" w:lineRule="auto"/>
    </w:pPr>
    <w:rPr>
      <w:rFonts w:cs="Calibri"/>
      <w:lang w:val="id-I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644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368</Words>
  <Characters>2101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KEMENTERIAN PENDIDIKAN NASIONAL</dc:title>
  <dc:subject/>
  <dc:creator>KOPERTIS</dc:creator>
  <cp:keywords/>
  <dc:description/>
  <cp:lastModifiedBy>User</cp:lastModifiedBy>
  <cp:revision>8</cp:revision>
  <cp:lastPrinted>2011-10-02T02:06:00Z</cp:lastPrinted>
  <dcterms:created xsi:type="dcterms:W3CDTF">2011-10-02T01:40:00Z</dcterms:created>
  <dcterms:modified xsi:type="dcterms:W3CDTF">2011-10-02T04:47:00Z</dcterms:modified>
</cp:coreProperties>
</file>